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7640B4E5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B47FDE" w:rsidRPr="00B47FDE">
        <w:rPr>
          <w:rFonts w:ascii="Arial" w:eastAsia="Batang" w:hAnsi="Arial" w:cs="Arial"/>
          <w:b/>
          <w:bCs/>
          <w:sz w:val="24"/>
          <w:szCs w:val="24"/>
          <w:lang w:val="de-DE"/>
        </w:rPr>
        <w:t>R1-240155</w:t>
      </w:r>
      <w:r w:rsidR="006D0758"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</w:p>
    <w:p w14:paraId="0F3DE769" w14:textId="3CC9F33A" w:rsidR="00F10548" w:rsidRPr="004A016B" w:rsidRDefault="004A016B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5C081C4" w:rsidR="00F1054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4A016B">
        <w:rPr>
          <w:rFonts w:ascii="Arial" w:hAnsi="Arial" w:cs="Arial"/>
          <w:b/>
          <w:sz w:val="24"/>
          <w:szCs w:val="24"/>
        </w:rPr>
        <w:t xml:space="preserve">Reply </w:t>
      </w:r>
      <w:r w:rsidR="002032CE" w:rsidRPr="002032CE">
        <w:rPr>
          <w:rFonts w:ascii="Arial" w:hAnsi="Arial" w:cs="Arial"/>
          <w:b/>
          <w:sz w:val="24"/>
          <w:szCs w:val="24"/>
        </w:rPr>
        <w:t xml:space="preserve">LS on </w:t>
      </w:r>
      <w:r w:rsidR="004A016B">
        <w:rPr>
          <w:rFonts w:ascii="Arial" w:hAnsi="Arial" w:cs="Arial"/>
          <w:b/>
          <w:sz w:val="24"/>
          <w:szCs w:val="24"/>
        </w:rPr>
        <w:t>MAC agreements</w:t>
      </w:r>
      <w:r w:rsidR="001B36A9">
        <w:rPr>
          <w:rFonts w:ascii="Arial" w:hAnsi="Arial" w:cs="Arial"/>
          <w:b/>
          <w:sz w:val="24"/>
          <w:szCs w:val="24"/>
        </w:rPr>
        <w:t xml:space="preserve"> for SL Positioning</w:t>
      </w:r>
    </w:p>
    <w:p w14:paraId="149C4C5B" w14:textId="00932EF6" w:rsidR="00C51783" w:rsidRPr="008267DE" w:rsidRDefault="00C51783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C51783">
        <w:rPr>
          <w:rFonts w:ascii="Arial" w:hAnsi="Arial" w:cs="Arial"/>
          <w:b/>
          <w:sz w:val="24"/>
          <w:szCs w:val="24"/>
        </w:rPr>
        <w:t xml:space="preserve">Response to:       </w:t>
      </w:r>
      <w:r w:rsidRPr="00C51783">
        <w:rPr>
          <w:rFonts w:ascii="Arial" w:hAnsi="Arial" w:cs="Arial"/>
          <w:b/>
          <w:sz w:val="24"/>
          <w:szCs w:val="24"/>
        </w:rPr>
        <w:tab/>
        <w:t>R1-2400008 (R2-2313848)</w:t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  <w:r w:rsidR="00E343D1">
        <w:rPr>
          <w:rFonts w:ascii="Arial" w:eastAsia="Times New Roman" w:hAnsi="Arial" w:cs="Arial"/>
          <w:b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2DBAFD79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 w:rsidR="00C6405C" w:rsidRPr="00C6405C">
        <w:rPr>
          <w:rFonts w:ascii="Arial" w:hAnsi="Arial" w:cs="Arial"/>
          <w:bCs/>
          <w:sz w:val="20"/>
          <w:lang w:eastAsia="zh-CN"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5BBE5360" w14:textId="7D4997F4" w:rsidR="00760D7C" w:rsidRDefault="009A7765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would like to thank RAN2 for sharing the MAC agreements from RAN2</w:t>
      </w:r>
      <w:r w:rsidR="009E5B1E">
        <w:rPr>
          <w:szCs w:val="22"/>
        </w:rPr>
        <w:t xml:space="preserve">#124 related to SL positioning and the related questions. </w:t>
      </w:r>
    </w:p>
    <w:p w14:paraId="14A740FC" w14:textId="277EC59E" w:rsidR="00DA28DC" w:rsidRDefault="00DA28DC" w:rsidP="130DFD7D">
      <w:pPr>
        <w:spacing w:line="256" w:lineRule="auto"/>
        <w:jc w:val="both"/>
        <w:rPr>
          <w:szCs w:val="22"/>
        </w:rPr>
      </w:pPr>
      <w:r>
        <w:rPr>
          <w:szCs w:val="22"/>
        </w:rPr>
        <w:t>RAN1 has discussed the questions in the RAN2 LS and would like to reply as below.</w:t>
      </w:r>
    </w:p>
    <w:p w14:paraId="2E0ED8DA" w14:textId="77777777" w:rsidR="00100165" w:rsidRDefault="001D141E" w:rsidP="0084662D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 w:rsidR="0084662D" w:rsidRPr="00100165">
        <w:rPr>
          <w:rFonts w:eastAsia="Calibri"/>
          <w:b/>
          <w:bCs/>
          <w:i/>
          <w:iCs/>
        </w:rPr>
        <w:t>a (RAN2)</w:t>
      </w:r>
      <w:r w:rsidRPr="00100165">
        <w:rPr>
          <w:rFonts w:eastAsia="Calibri"/>
          <w:b/>
          <w:bCs/>
          <w:i/>
          <w:iCs/>
        </w:rPr>
        <w:t>:</w:t>
      </w:r>
      <w:r w:rsidRPr="001D141E">
        <w:rPr>
          <w:rFonts w:eastAsia="Calibri"/>
        </w:rPr>
        <w:t xml:space="preserve"> </w:t>
      </w:r>
    </w:p>
    <w:p w14:paraId="3FA49D1D" w14:textId="04E05AFA" w:rsidR="001D141E" w:rsidRPr="00E02B90" w:rsidRDefault="001D141E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292C2C04" w14:textId="77777777" w:rsidR="001D141E" w:rsidRPr="00E02B90" w:rsidRDefault="001D141E" w:rsidP="001D141E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total number of parallel SL-PRS transmission on SL-PRS shared/dedicated resource pool?</w:t>
      </w:r>
    </w:p>
    <w:p w14:paraId="58386A7C" w14:textId="77777777" w:rsidR="00100165" w:rsidRDefault="001D141E" w:rsidP="001D141E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EA15E10" w14:textId="44B44C91" w:rsidR="001D141E" w:rsidRPr="001D141E" w:rsidRDefault="00DD17C8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4F647B">
        <w:rPr>
          <w:rFonts w:eastAsia="Calibri"/>
        </w:rPr>
        <w:t>While the interpretation intended by RAN2 for “</w:t>
      </w:r>
      <w:r w:rsidRPr="004F647B">
        <w:t>parallel SL PRS transmission</w:t>
      </w:r>
      <w:r w:rsidRPr="004F647B">
        <w:rPr>
          <w:rFonts w:eastAsia="Calibri"/>
        </w:rPr>
        <w:t xml:space="preserve">” is not fully clear, RAN1 understands that it is referring to </w:t>
      </w:r>
      <w:r w:rsidRPr="004F647B">
        <w:t xml:space="preserve">the number of processes </w:t>
      </w:r>
      <w:proofErr w:type="gramStart"/>
      <w:r w:rsidRPr="004F647B">
        <w:t>similar to</w:t>
      </w:r>
      <w:proofErr w:type="gramEnd"/>
      <w:r w:rsidRPr="004F647B">
        <w:t xml:space="preserve"> the number of SL processes associated with a SL HARQ entity for SL communications. There is no concept of parallel SL PRS transmission processes defined/used in RAN1 and such a concept is expected to be transparent to RAN1 specifications. Accordingly, the maximum total number of parallel SL PRS transmission in a shared/dedicated SL PRS resource pool can be up to RAN2</w:t>
      </w:r>
      <w:r w:rsidR="001D141E" w:rsidRPr="001D141E">
        <w:t xml:space="preserve">. </w:t>
      </w:r>
    </w:p>
    <w:p w14:paraId="42626B1E" w14:textId="77777777" w:rsidR="001D141E" w:rsidRDefault="001D141E" w:rsidP="130DFD7D">
      <w:pPr>
        <w:spacing w:line="256" w:lineRule="auto"/>
        <w:jc w:val="both"/>
        <w:rPr>
          <w:lang w:eastAsia="zh-CN"/>
        </w:rPr>
      </w:pPr>
    </w:p>
    <w:p w14:paraId="3EFB6EAE" w14:textId="47CD78E4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Question 1</w:t>
      </w:r>
      <w:r>
        <w:rPr>
          <w:rFonts w:eastAsia="Calibri"/>
          <w:b/>
          <w:bCs/>
          <w:i/>
          <w:iCs/>
        </w:rPr>
        <w:t>b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4ED1E00D" w14:textId="77777777" w:rsidR="00100165" w:rsidRPr="00E02B90" w:rsidRDefault="00100165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On the maximum number of parallel SL-PRS transmission</w:t>
      </w:r>
    </w:p>
    <w:p w14:paraId="648D4091" w14:textId="57A0F04D" w:rsidR="00100165" w:rsidRPr="00E02B90" w:rsidRDefault="0071208C" w:rsidP="00100165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What is the maximum number of parallel SL-PRS transmission supported on a SL-PRS shared resource pool and SL-PRS dedicated resource pool, respectively?</w:t>
      </w:r>
    </w:p>
    <w:p w14:paraId="19F2DF75" w14:textId="77777777" w:rsidR="00100165" w:rsidRDefault="00100165" w:rsidP="0010016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>RAN1’s response:</w:t>
      </w:r>
      <w:r w:rsidRPr="001D141E">
        <w:rPr>
          <w:rFonts w:eastAsia="Calibri"/>
        </w:rPr>
        <w:t xml:space="preserve"> </w:t>
      </w:r>
    </w:p>
    <w:p w14:paraId="15734ABF" w14:textId="4D04351A" w:rsidR="00100165" w:rsidRPr="001D141E" w:rsidRDefault="00D15EB9" w:rsidP="0010016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Following from the response to the first question</w:t>
      </w:r>
      <w:r>
        <w:t>, the maximum number of parallel SL PRS transmission in a shared/dedicated SL PRS resource pool respectively can be up to RAN2</w:t>
      </w:r>
      <w:r w:rsidR="00100165" w:rsidRPr="001D141E">
        <w:t xml:space="preserve">. </w:t>
      </w:r>
    </w:p>
    <w:p w14:paraId="238BC2D5" w14:textId="77777777" w:rsidR="00100165" w:rsidRDefault="00100165" w:rsidP="130DFD7D">
      <w:pPr>
        <w:spacing w:line="256" w:lineRule="auto"/>
        <w:jc w:val="both"/>
        <w:rPr>
          <w:lang w:eastAsia="zh-CN"/>
        </w:rPr>
      </w:pPr>
    </w:p>
    <w:p w14:paraId="68B27A77" w14:textId="47C34E78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t xml:space="preserve">Question </w:t>
      </w:r>
      <w:r>
        <w:rPr>
          <w:rFonts w:eastAsia="Calibri"/>
          <w:b/>
          <w:bCs/>
          <w:i/>
          <w:iCs/>
        </w:rPr>
        <w:t>2</w:t>
      </w:r>
      <w:r w:rsidRPr="00100165">
        <w:rPr>
          <w:rFonts w:eastAsia="Calibri"/>
          <w:b/>
          <w:bCs/>
          <w:i/>
          <w:iCs/>
        </w:rPr>
        <w:t xml:space="preserve"> (RAN2):</w:t>
      </w:r>
      <w:r w:rsidRPr="001D141E">
        <w:rPr>
          <w:rFonts w:eastAsia="Calibri"/>
        </w:rPr>
        <w:t xml:space="preserve"> </w:t>
      </w:r>
    </w:p>
    <w:p w14:paraId="05063750" w14:textId="3553D785" w:rsidR="00C32235" w:rsidRPr="00E02B90" w:rsidRDefault="000720EA" w:rsidP="000720EA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  <w:i/>
          <w:iCs/>
        </w:rPr>
      </w:pPr>
      <w:r w:rsidRPr="00E02B90">
        <w:rPr>
          <w:rFonts w:eastAsia="Calibri"/>
          <w:i/>
          <w:iCs/>
        </w:rPr>
        <w:t>When SL-PRS is transmitted on a SL-PRS shared resource pool where PSFCH is configured, if the associated PSSCH transmission is positively acknowledged, should the UE continue to perform SL-PRS retransmission?</w:t>
      </w:r>
    </w:p>
    <w:p w14:paraId="5A84B295" w14:textId="77777777" w:rsidR="00C32235" w:rsidRDefault="00C32235" w:rsidP="00C3223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 w:rsidRPr="00100165">
        <w:rPr>
          <w:rFonts w:eastAsia="Calibri"/>
          <w:b/>
          <w:bCs/>
          <w:i/>
          <w:iCs/>
        </w:rPr>
        <w:lastRenderedPageBreak/>
        <w:t>RAN1’s response:</w:t>
      </w:r>
      <w:r w:rsidRPr="001D141E">
        <w:rPr>
          <w:rFonts w:eastAsia="Calibri"/>
        </w:rPr>
        <w:t xml:space="preserve"> </w:t>
      </w:r>
    </w:p>
    <w:p w14:paraId="2FC3D2A6" w14:textId="49224A4B" w:rsidR="00C32235" w:rsidRPr="00FA39BF" w:rsidRDefault="00B91EF5" w:rsidP="00C32235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Calibri"/>
        </w:rPr>
      </w:pPr>
      <w:r>
        <w:rPr>
          <w:rFonts w:eastAsia="Calibri"/>
        </w:rPr>
        <w:t>Since there is no notion of Layer 1 feedback in response to SL PRS transmission, a positive acknowledgement for an associated PSSCH may not be interpreted to indicate successful reception of SL PRS (see RAN1 conclusion from RAN1 #113 below)</w:t>
      </w:r>
      <w:r>
        <w:t xml:space="preserve">. Accordingly, a Tx UE may continue to perform </w:t>
      </w:r>
      <w:r>
        <w:rPr>
          <w:rFonts w:eastAsia="Calibri"/>
        </w:rPr>
        <w:t>SL PRS retransmissions if it has been provided with multiple resources for (re-)transmission by the MAC layer, subject to any restrictions on the maximum number of retransmissions</w:t>
      </w:r>
      <w:r w:rsidR="00C32235" w:rsidRPr="001D141E">
        <w:t xml:space="preserve">. </w:t>
      </w:r>
    </w:p>
    <w:tbl>
      <w:tblPr>
        <w:tblW w:w="7820" w:type="dxa"/>
        <w:tblInd w:w="1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FA39BF" w14:paraId="28873122" w14:textId="77777777" w:rsidTr="00140AC3">
        <w:trPr>
          <w:trHeight w:val="478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C6A" w14:textId="77777777" w:rsidR="00FA39BF" w:rsidRDefault="00FA39BF" w:rsidP="00140AC3">
            <w:pPr>
              <w:rPr>
                <w:b/>
                <w:iCs/>
              </w:rPr>
            </w:pPr>
            <w:r>
              <w:rPr>
                <w:b/>
                <w:iCs/>
              </w:rPr>
              <w:t>Conclusion</w:t>
            </w:r>
          </w:p>
          <w:p w14:paraId="5694E0F6" w14:textId="77777777" w:rsidR="00FA39BF" w:rsidRDefault="00FA39BF" w:rsidP="00140AC3">
            <w:pPr>
              <w:rPr>
                <w:iCs/>
              </w:rPr>
            </w:pPr>
            <w:r>
              <w:rPr>
                <w:rFonts w:eastAsia="Times New Roman"/>
              </w:rPr>
              <w:t>Do not support ACK/NACK feedback for SL-PRS or lower-layer feedback-based retransmissions in Release 18.</w:t>
            </w:r>
          </w:p>
        </w:tc>
      </w:tr>
    </w:tbl>
    <w:p w14:paraId="2E028327" w14:textId="77777777" w:rsidR="00FA39BF" w:rsidRPr="001D141E" w:rsidRDefault="00FA39BF" w:rsidP="00FA39BF">
      <w:pPr>
        <w:tabs>
          <w:tab w:val="left" w:pos="0"/>
        </w:tabs>
        <w:overflowPunct/>
        <w:autoSpaceDE/>
        <w:autoSpaceDN/>
        <w:adjustRightInd/>
        <w:spacing w:after="0"/>
        <w:ind w:left="720"/>
        <w:textAlignment w:val="auto"/>
        <w:rPr>
          <w:rFonts w:eastAsia="Calibri"/>
        </w:rPr>
      </w:pPr>
    </w:p>
    <w:p w14:paraId="17334FC7" w14:textId="51BD5D56" w:rsidR="00C32235" w:rsidRDefault="00C32235" w:rsidP="130DFD7D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2E4E3E" w:rsidRDefault="00BE1A1A" w:rsidP="002E4E3E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2E4E3E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73F7088C" w14:textId="6A07F4FA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asks </w:t>
      </w:r>
      <w:r w:rsidR="00C6405C" w:rsidRPr="00C6405C">
        <w:rPr>
          <w:rFonts w:ascii="Times" w:eastAsia="DengXian" w:hAnsi="Times" w:cs="Times"/>
          <w:szCs w:val="22"/>
          <w:lang w:eastAsia="zh-CN"/>
        </w:rPr>
        <w:t>RAN WG</w:t>
      </w:r>
      <w:r w:rsidRPr="00C6405C">
        <w:rPr>
          <w:rFonts w:ascii="Times" w:eastAsia="DengXian" w:hAnsi="Times" w:cs="Times"/>
          <w:szCs w:val="22"/>
          <w:lang w:eastAsia="zh-CN"/>
        </w:rPr>
        <w:t>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take the</w:t>
      </w:r>
      <w:r w:rsidR="00C51783">
        <w:rPr>
          <w:rFonts w:ascii="Times" w:eastAsia="DengXian" w:hAnsi="Times" w:cs="Times"/>
          <w:szCs w:val="22"/>
          <w:lang w:val="en-GB" w:eastAsia="en-GB"/>
        </w:rPr>
        <w:t xml:space="preserve"> above </w:t>
      </w:r>
      <w:r w:rsidR="007A5B7D">
        <w:rPr>
          <w:rFonts w:ascii="Times" w:eastAsia="DengXian" w:hAnsi="Times" w:cs="Times"/>
          <w:szCs w:val="22"/>
          <w:lang w:val="en-GB" w:eastAsia="en-GB"/>
        </w:rPr>
        <w:t>responses</w:t>
      </w:r>
      <w:r w:rsidR="00320533">
        <w:rPr>
          <w:rFonts w:ascii="Times" w:eastAsia="DengXian" w:hAnsi="Times" w:cs="Times"/>
          <w:szCs w:val="22"/>
          <w:lang w:val="en-GB" w:eastAsia="en-GB"/>
        </w:rPr>
        <w:t xml:space="preserve"> into account</w:t>
      </w:r>
      <w:r w:rsidR="00F50BF1">
        <w:rPr>
          <w:rFonts w:ascii="Times" w:eastAsia="DengXian" w:hAnsi="Times" w:cs="Times"/>
          <w:szCs w:val="22"/>
          <w:lang w:val="en-GB" w:eastAsia="en-GB"/>
        </w:rPr>
        <w:t xml:space="preserve"> in their further work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</w:p>
    <w:p w14:paraId="670FC64A" w14:textId="259FFE84" w:rsidR="00BE1A1A" w:rsidRPr="00BE1A1A" w:rsidRDefault="00BE1A1A" w:rsidP="002E4E3E">
      <w:pPr>
        <w:pStyle w:val="Heading1"/>
        <w:numPr>
          <w:ilvl w:val="0"/>
          <w:numId w:val="2"/>
        </w:numPr>
        <w:ind w:left="450"/>
        <w:textAlignment w:val="auto"/>
        <w:rPr>
          <w:rFonts w:eastAsia="DengXian"/>
          <w:szCs w:val="36"/>
          <w:lang w:eastAsia="en-GB"/>
        </w:rPr>
      </w:pPr>
      <w:r w:rsidRPr="002E4E3E">
        <w:rPr>
          <w:lang w:val="en-US"/>
        </w:rPr>
        <w:t xml:space="preserve">Dates of next TSG RAN WG 1 </w:t>
      </w:r>
      <w:proofErr w:type="gramStart"/>
      <w:r w:rsidRPr="002E4E3E">
        <w:rPr>
          <w:lang w:val="en-US"/>
        </w:rPr>
        <w:t>meetings</w:t>
      </w:r>
      <w:proofErr w:type="gramEnd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8B82D1B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6-bis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15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April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– 19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proofErr w:type="gramStart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April,</w:t>
      </w:r>
      <w:proofErr w:type="gramEnd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Changsha, CN</w:t>
      </w:r>
    </w:p>
    <w:p w14:paraId="5CA73222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TSG-WG1 Meeting #</w:t>
      </w:r>
      <w:proofErr w:type="gramStart"/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11</w:t>
      </w:r>
      <w:r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7  </w:t>
      </w:r>
      <w:r>
        <w:tab/>
      </w:r>
      <w:proofErr w:type="gramEnd"/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>20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 xml:space="preserve"> May 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– 24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 xml:space="preserve"> May, 2024</w:t>
      </w:r>
      <w:r>
        <w:tab/>
      </w:r>
      <w:r>
        <w:tab/>
      </w:r>
      <w:r>
        <w:tab/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Fukuoka City, Japan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8B13" w14:textId="77777777" w:rsidR="00431151" w:rsidRDefault="00431151">
      <w:r>
        <w:separator/>
      </w:r>
    </w:p>
  </w:endnote>
  <w:endnote w:type="continuationSeparator" w:id="0">
    <w:p w14:paraId="3AB3856C" w14:textId="77777777" w:rsidR="00431151" w:rsidRDefault="00431151">
      <w:r>
        <w:continuationSeparator/>
      </w:r>
    </w:p>
  </w:endnote>
  <w:endnote w:type="continuationNotice" w:id="1">
    <w:p w14:paraId="1C7E5A73" w14:textId="77777777" w:rsidR="00431151" w:rsidRDefault="004311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ADDEE" w14:textId="77777777" w:rsidR="00431151" w:rsidRDefault="00431151">
      <w:r>
        <w:separator/>
      </w:r>
    </w:p>
  </w:footnote>
  <w:footnote w:type="continuationSeparator" w:id="0">
    <w:p w14:paraId="092D3C69" w14:textId="77777777" w:rsidR="00431151" w:rsidRDefault="00431151">
      <w:r>
        <w:continuationSeparator/>
      </w:r>
    </w:p>
  </w:footnote>
  <w:footnote w:type="continuationNotice" w:id="1">
    <w:p w14:paraId="0A9DB61E" w14:textId="77777777" w:rsidR="00431151" w:rsidRDefault="004311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E3E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23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10</cp:revision>
  <cp:lastPrinted>2011-11-11T17:49:00Z</cp:lastPrinted>
  <dcterms:created xsi:type="dcterms:W3CDTF">2024-02-28T11:42:00Z</dcterms:created>
  <dcterms:modified xsi:type="dcterms:W3CDTF">2024-02-29T14:14:00Z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